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11" w:rsidRPr="00E42655" w:rsidRDefault="00567311" w:rsidP="005A75BA">
      <w:pPr>
        <w:jc w:val="center"/>
        <w:rPr>
          <w:b/>
          <w:bCs/>
        </w:rPr>
      </w:pPr>
      <w:r w:rsidRPr="00E42655">
        <w:rPr>
          <w:b/>
          <w:bCs/>
        </w:rPr>
        <w:t>YOMRA  MERKEZ İLKÖĞRETİM OKULU   4. SINIFLAR FEN VE TEKNOLOJİ  1. SINAV</w:t>
      </w:r>
      <w:r>
        <w:rPr>
          <w:b/>
          <w:bCs/>
        </w:rPr>
        <w:t>I</w:t>
      </w:r>
    </w:p>
    <w:p w:rsidR="00567311" w:rsidRPr="00E42655" w:rsidRDefault="00567311" w:rsidP="005A75BA">
      <w:r w:rsidRPr="00E42655">
        <w:t>Ad  Soyad:                                                No:</w:t>
      </w:r>
    </w:p>
    <w:p w:rsidR="00567311" w:rsidRPr="00E42655" w:rsidRDefault="00567311" w:rsidP="005A75BA">
      <w:pPr>
        <w:rPr>
          <w:b/>
          <w:bCs/>
        </w:rPr>
      </w:pPr>
      <w:r w:rsidRPr="00E42655">
        <w:rPr>
          <w:b/>
          <w:bCs/>
        </w:rPr>
        <w:t xml:space="preserve">1.Doğru ifadelerin başına ‘’D’’ ,  yanlış  ifadelerin  başına  ‘’Y’’  yazınız. </w:t>
      </w:r>
    </w:p>
    <w:p w:rsidR="00567311" w:rsidRPr="00E42655" w:rsidRDefault="00567311" w:rsidP="005A75BA">
      <w:r w:rsidRPr="00E42655">
        <w:t>(……)</w:t>
      </w:r>
      <w:r w:rsidRPr="00E42655">
        <w:rPr>
          <w:rFonts w:ascii="Arial" w:hAnsi="Arial" w:cs="Arial"/>
        </w:rPr>
        <w:t>Uzun süre yapılan egzersiz sonucu nabız sayısında azalma olur.</w:t>
      </w:r>
    </w:p>
    <w:p w:rsidR="00567311" w:rsidRPr="00E42655" w:rsidRDefault="00567311" w:rsidP="005A75BA">
      <w:r w:rsidRPr="00E42655">
        <w:t>(……)Bütün  eklemlerimizin  hareket  yeteneği  vardır.</w:t>
      </w:r>
    </w:p>
    <w:p w:rsidR="00567311" w:rsidRPr="00E42655" w:rsidRDefault="00567311" w:rsidP="005A75BA">
      <w:r w:rsidRPr="00E42655">
        <w:t>(……)Kemiklerimizi  saran ve  hareketini  sağlayan  lifli yapıya  kas  denir.</w:t>
      </w:r>
    </w:p>
    <w:p w:rsidR="00567311" w:rsidRPr="00E42655" w:rsidRDefault="00567311" w:rsidP="005A75BA">
      <w:r w:rsidRPr="00E42655">
        <w:t>(……)Doğru  nefes  alma  şekli  havayı  burnumuzdan alıp ağzımızdan  vermekle olur.</w:t>
      </w:r>
    </w:p>
    <w:p w:rsidR="00567311" w:rsidRPr="00E42655" w:rsidRDefault="00567311" w:rsidP="005A75BA">
      <w:r w:rsidRPr="00E42655">
        <w:t xml:space="preserve">(……)Kandaki oksijen aldığımız besinlerin enerjiye dönüşümü için kullanılır. </w:t>
      </w:r>
    </w:p>
    <w:p w:rsidR="00567311" w:rsidRPr="00E42655" w:rsidRDefault="00567311" w:rsidP="005A75BA">
      <w:pPr>
        <w:rPr>
          <w:rFonts w:ascii="Arial" w:hAnsi="Arial" w:cs="Arial"/>
          <w:b/>
          <w:bCs/>
        </w:rPr>
      </w:pPr>
      <w:r w:rsidRPr="00E42655">
        <w:rPr>
          <w:b/>
          <w:bCs/>
        </w:rPr>
        <w:t>2.</w:t>
      </w:r>
      <w:r w:rsidRPr="00E42655">
        <w:rPr>
          <w:rFonts w:ascii="Arial" w:hAnsi="Arial" w:cs="Arial"/>
          <w:b/>
          <w:bCs/>
        </w:rPr>
        <w:t xml:space="preserve"> </w:t>
      </w:r>
      <w:r w:rsidRPr="00E42655">
        <w:rPr>
          <w:b/>
          <w:bCs/>
        </w:rPr>
        <w:t>Boşlukları uygun  kelimelerle  doldurun</w:t>
      </w:r>
      <w:r w:rsidRPr="00E42655">
        <w:rPr>
          <w:rFonts w:ascii="Arial" w:hAnsi="Arial" w:cs="Arial"/>
          <w:b/>
          <w:bCs/>
        </w:rPr>
        <w:t xml:space="preserve"> </w:t>
      </w:r>
    </w:p>
    <w:p w:rsidR="00567311" w:rsidRPr="00E42655" w:rsidRDefault="00567311" w:rsidP="005A75BA">
      <w:pPr>
        <w:pStyle w:val="NoSpacing"/>
        <w:rPr>
          <w:rFonts w:ascii="Comic Sans MS" w:hAnsi="Comic Sans MS" w:cs="Comic Sans MS"/>
        </w:rPr>
      </w:pPr>
      <w:r w:rsidRPr="00E42655">
        <w:rPr>
          <w:rFonts w:ascii="Comic Sans MS" w:hAnsi="Comic Sans MS" w:cs="Comic Sans MS"/>
        </w:rPr>
        <w:t>Egzersiz-gevşer-diyafram-nabız-karbondioksit</w:t>
      </w:r>
    </w:p>
    <w:p w:rsidR="00567311" w:rsidRPr="00E42655" w:rsidRDefault="00567311" w:rsidP="005A75BA">
      <w:pPr>
        <w:pStyle w:val="NoSpacing"/>
      </w:pPr>
      <w:r w:rsidRPr="00E42655">
        <w:t>*Soluk alırken ………………………..  düzleşir ve havanın akciğerlere girmesini sağlar.</w:t>
      </w:r>
    </w:p>
    <w:p w:rsidR="00567311" w:rsidRPr="00E42655" w:rsidRDefault="00567311" w:rsidP="005A75BA">
      <w:pPr>
        <w:pStyle w:val="NoSpacing"/>
      </w:pPr>
      <w:r w:rsidRPr="00E42655">
        <w:t>*İskelet ve kas sağlığı için ………………………………….. yapmalıyız.</w:t>
      </w:r>
    </w:p>
    <w:p w:rsidR="00567311" w:rsidRPr="00E42655" w:rsidRDefault="00567311" w:rsidP="005A75BA">
      <w:pPr>
        <w:pStyle w:val="NoSpacing"/>
      </w:pPr>
      <w:r w:rsidRPr="00E42655">
        <w:t>*Dolaşım sonucu kanımızda yoğunlaşan kirli gazın adı ………………………………tir.</w:t>
      </w:r>
    </w:p>
    <w:p w:rsidR="00567311" w:rsidRPr="00E42655" w:rsidRDefault="00567311" w:rsidP="005A75BA">
      <w:pPr>
        <w:pStyle w:val="NoSpacing"/>
      </w:pPr>
      <w:r w:rsidRPr="00E42655">
        <w:t>*Bir kas gurubu kasılıp kalınlaşırken karşısındaki kas gurubu  ……………………………</w:t>
      </w:r>
    </w:p>
    <w:p w:rsidR="00567311" w:rsidRPr="00E42655" w:rsidRDefault="00567311" w:rsidP="005A75BA">
      <w:pPr>
        <w:pStyle w:val="NoSpacing"/>
      </w:pPr>
      <w:r w:rsidRPr="00E42655">
        <w:t>*Kalbin vurum hızına  ………………………..  denir.</w:t>
      </w:r>
    </w:p>
    <w:p w:rsidR="00567311" w:rsidRPr="00E42655" w:rsidRDefault="00567311" w:rsidP="005A75BA">
      <w:pPr>
        <w:pStyle w:val="NoSpacing"/>
      </w:pPr>
    </w:p>
    <w:p w:rsidR="00567311" w:rsidRPr="00E42655" w:rsidRDefault="00567311" w:rsidP="005A75BA">
      <w:pPr>
        <w:pStyle w:val="NoSpacing"/>
        <w:rPr>
          <w:b/>
          <w:bCs/>
        </w:rPr>
      </w:pPr>
      <w:r w:rsidRPr="00E42655">
        <w:rPr>
          <w:b/>
          <w:bCs/>
        </w:rPr>
        <w:t>3. Kemik  çeşitlerini  yazarak  her birine  bir  tane  örnek  veriniz.</w:t>
      </w:r>
    </w:p>
    <w:p w:rsidR="00567311" w:rsidRPr="00E42655" w:rsidRDefault="00567311" w:rsidP="005A75BA">
      <w:pPr>
        <w:pStyle w:val="NoSpacing"/>
        <w:jc w:val="center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1.5pt;margin-top:16.35pt;width:149.25pt;height:14.25pt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247.5pt;margin-top:16.35pt;width:0;height:18pt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left:0;text-align:left;margin-left:54.75pt;margin-top:16.35pt;width:171.75pt;height:18pt;flip:x;z-index:251653632" o:connectortype="straight">
            <v:stroke endarrow="block"/>
          </v:shape>
        </w:pict>
      </w:r>
      <w:r w:rsidRPr="00E42655">
        <w:rPr>
          <w:rFonts w:ascii="Comic Sans MS" w:hAnsi="Comic Sans MS" w:cs="Comic Sans MS"/>
        </w:rPr>
        <w:t>KEMİK  ÇEŞİTLERİ</w:t>
      </w:r>
    </w:p>
    <w:p w:rsidR="00567311" w:rsidRPr="00E42655" w:rsidRDefault="00567311" w:rsidP="005A75BA">
      <w:pPr>
        <w:pStyle w:val="NoSpacing"/>
        <w:jc w:val="center"/>
        <w:rPr>
          <w:rFonts w:ascii="Comic Sans MS" w:hAnsi="Comic Sans MS" w:cs="Comic Sans MS"/>
        </w:rPr>
      </w:pPr>
    </w:p>
    <w:p w:rsidR="00567311" w:rsidRPr="00E42655" w:rsidRDefault="00567311" w:rsidP="005A75BA">
      <w:pPr>
        <w:pStyle w:val="NoSpacing"/>
        <w:numPr>
          <w:ilvl w:val="0"/>
          <w:numId w:val="2"/>
        </w:numPr>
      </w:pPr>
      <w:r w:rsidRPr="00E42655">
        <w:t xml:space="preserve"> ………………………………                                              2-……………………                                                 3-     ………………………………..</w:t>
      </w:r>
    </w:p>
    <w:p w:rsidR="00567311" w:rsidRPr="00E42655" w:rsidRDefault="00567311" w:rsidP="005A75BA">
      <w:pPr>
        <w:pStyle w:val="NoSpacing"/>
      </w:pPr>
      <w:r w:rsidRPr="00E42655">
        <w:t xml:space="preserve">   Örnek:………………………                                             örnek :…………………….                                              Örnek:……………………………..</w:t>
      </w:r>
    </w:p>
    <w:p w:rsidR="00567311" w:rsidRPr="00E42655" w:rsidRDefault="00567311" w:rsidP="005A75BA">
      <w:pPr>
        <w:pStyle w:val="NoSpacing"/>
        <w:rPr>
          <w:b/>
          <w:bCs/>
        </w:rPr>
      </w:pPr>
    </w:p>
    <w:p w:rsidR="00567311" w:rsidRPr="00E42655" w:rsidRDefault="00567311" w:rsidP="005A75BA">
      <w:pPr>
        <w:pStyle w:val="NoSpacing"/>
        <w:rPr>
          <w:b/>
          <w:bCs/>
        </w:rPr>
      </w:pPr>
      <w:r w:rsidRPr="00E42655">
        <w:rPr>
          <w:b/>
          <w:bCs/>
        </w:rPr>
        <w:t xml:space="preserve">4.    </w:t>
      </w:r>
      <w:r>
        <w:rPr>
          <w:b/>
          <w:bCs/>
        </w:rPr>
        <w:t>Kan damarlar ile v</w:t>
      </w:r>
      <w:r w:rsidRPr="00E42655">
        <w:rPr>
          <w:b/>
          <w:bCs/>
        </w:rPr>
        <w:t>ücudumuzda</w:t>
      </w:r>
      <w:r>
        <w:rPr>
          <w:b/>
          <w:bCs/>
        </w:rPr>
        <w:t xml:space="preserve"> her noktaya ulaşır. Ka</w:t>
      </w:r>
      <w:r w:rsidRPr="00E42655">
        <w:rPr>
          <w:b/>
          <w:bCs/>
        </w:rPr>
        <w:t xml:space="preserve">n </w:t>
      </w:r>
      <w:r>
        <w:rPr>
          <w:b/>
          <w:bCs/>
        </w:rPr>
        <w:t>vücut içinde neler taşınır</w:t>
      </w:r>
      <w:r w:rsidRPr="00E42655">
        <w:rPr>
          <w:b/>
          <w:bCs/>
        </w:rPr>
        <w:t>?</w:t>
      </w:r>
    </w:p>
    <w:p w:rsidR="00567311" w:rsidRPr="00E42655" w:rsidRDefault="00567311" w:rsidP="005A75BA">
      <w:pPr>
        <w:pStyle w:val="NoSpacing"/>
        <w:rPr>
          <w:b/>
          <w:bCs/>
        </w:rPr>
      </w:pPr>
      <w:r w:rsidRPr="00E42655">
        <w:rPr>
          <w:b/>
          <w:bCs/>
        </w:rPr>
        <w:t xml:space="preserve">  a)</w:t>
      </w:r>
    </w:p>
    <w:p w:rsidR="00567311" w:rsidRPr="00E42655" w:rsidRDefault="00567311" w:rsidP="005A75BA">
      <w:pPr>
        <w:pStyle w:val="NoSpacing"/>
        <w:rPr>
          <w:b/>
          <w:bCs/>
        </w:rPr>
      </w:pPr>
      <w:r w:rsidRPr="00E42655">
        <w:rPr>
          <w:b/>
          <w:bCs/>
        </w:rPr>
        <w:t xml:space="preserve">  b)</w:t>
      </w:r>
    </w:p>
    <w:p w:rsidR="00567311" w:rsidRPr="00E42655" w:rsidRDefault="00567311" w:rsidP="005A75BA">
      <w:pPr>
        <w:pStyle w:val="NoSpacing"/>
        <w:rPr>
          <w:b/>
          <w:bCs/>
        </w:rPr>
      </w:pPr>
      <w:r w:rsidRPr="00E42655">
        <w:rPr>
          <w:b/>
          <w:bCs/>
        </w:rPr>
        <w:t xml:space="preserve">  c)</w:t>
      </w:r>
    </w:p>
    <w:p w:rsidR="00567311" w:rsidRPr="00E42655" w:rsidRDefault="00567311" w:rsidP="00140060">
      <w:pPr>
        <w:pStyle w:val="NoSpacing"/>
        <w:rPr>
          <w:b/>
          <w:bCs/>
        </w:rPr>
      </w:pPr>
      <w:r w:rsidRPr="00E42655">
        <w:rPr>
          <w:b/>
          <w:bCs/>
        </w:rPr>
        <w:t xml:space="preserve">  d)</w:t>
      </w:r>
    </w:p>
    <w:p w:rsidR="00567311" w:rsidRPr="006360C7" w:rsidRDefault="00567311" w:rsidP="00140060">
      <w:pPr>
        <w:rPr>
          <w:b/>
          <w:bCs/>
          <w:sz w:val="24"/>
        </w:rPr>
      </w:pPr>
      <w:r w:rsidRPr="006360C7">
        <w:rPr>
          <w:b/>
          <w:bCs/>
          <w:sz w:val="24"/>
        </w:rPr>
        <w:t>5. Aşağıdaki cümle ve kavramları eşleştiriniz.( Tanımların başındaki harfleri doğru kavramın kutusuna yazınız)</w:t>
      </w:r>
    </w:p>
    <w:p w:rsidR="00567311" w:rsidRPr="00E42655" w:rsidRDefault="00567311" w:rsidP="00140060">
      <w:pPr>
        <w:numPr>
          <w:ilvl w:val="0"/>
          <w:numId w:val="3"/>
        </w:numPr>
        <w:spacing w:after="0" w:line="36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in;margin-top:2.2pt;width:27pt;height:18pt;z-index:251656704">
            <v:textbox style="mso-next-textbox:#_x0000_s1029">
              <w:txbxContent>
                <w:p w:rsidR="00567311" w:rsidRDefault="00567311" w:rsidP="00140060"/>
              </w:txbxContent>
            </v:textbox>
          </v:shape>
        </w:pict>
      </w:r>
      <w:r w:rsidRPr="00E42655">
        <w:t>Lifli yapıdadır, etrafı zarla çevrilidir.                                                  Kasılma</w:t>
      </w:r>
    </w:p>
    <w:p w:rsidR="00567311" w:rsidRPr="00E42655" w:rsidRDefault="00567311" w:rsidP="00140060">
      <w:pPr>
        <w:numPr>
          <w:ilvl w:val="0"/>
          <w:numId w:val="3"/>
        </w:numPr>
        <w:spacing w:after="0" w:line="360" w:lineRule="auto"/>
      </w:pPr>
      <w:r>
        <w:rPr>
          <w:noProof/>
          <w:lang w:eastAsia="tr-TR"/>
        </w:rPr>
        <w:pict>
          <v:shape id="_x0000_s1030" type="#_x0000_t202" style="position:absolute;left:0;text-align:left;margin-left:5in;margin-top:18.25pt;width:27pt;height:18pt;z-index:251658752">
            <v:textbox style="mso-next-textbox:#_x0000_s1030">
              <w:txbxContent>
                <w:p w:rsidR="00567311" w:rsidRDefault="00567311" w:rsidP="00140060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5in;margin-top:.8pt;width:27pt;height:18pt;z-index:251657728">
            <v:textbox style="mso-next-textbox:#_x0000_s1031">
              <w:txbxContent>
                <w:p w:rsidR="00567311" w:rsidRDefault="00567311" w:rsidP="00140060"/>
              </w:txbxContent>
            </v:textbox>
          </v:shape>
        </w:pict>
      </w:r>
      <w:r w:rsidRPr="00E42655">
        <w:t>Solunum yaparken en son kullanılan organımızdır.                        Eklem</w:t>
      </w:r>
    </w:p>
    <w:p w:rsidR="00567311" w:rsidRPr="00E42655" w:rsidRDefault="00567311" w:rsidP="00140060">
      <w:pPr>
        <w:numPr>
          <w:ilvl w:val="0"/>
          <w:numId w:val="3"/>
        </w:numPr>
        <w:spacing w:after="0" w:line="360" w:lineRule="auto"/>
      </w:pPr>
      <w:r>
        <w:rPr>
          <w:noProof/>
          <w:lang w:eastAsia="tr-TR"/>
        </w:rPr>
        <w:pict>
          <v:shape id="_x0000_s1032" type="#_x0000_t202" style="position:absolute;left:0;text-align:left;margin-left:5in;margin-top:15.5pt;width:27pt;height:18pt;z-index:251659776">
            <v:textbox style="mso-next-textbox:#_x0000_s1032">
              <w:txbxContent>
                <w:p w:rsidR="00567311" w:rsidRDefault="00567311" w:rsidP="00140060"/>
              </w:txbxContent>
            </v:textbox>
          </v:shape>
        </w:pict>
      </w:r>
      <w:r w:rsidRPr="00E42655">
        <w:t>Kasların genişleyip boyunun kısalmasına denir.                               Kas</w:t>
      </w:r>
    </w:p>
    <w:p w:rsidR="00567311" w:rsidRPr="00E42655" w:rsidRDefault="00567311" w:rsidP="00140060">
      <w:pPr>
        <w:numPr>
          <w:ilvl w:val="0"/>
          <w:numId w:val="3"/>
        </w:numPr>
        <w:spacing w:after="0" w:line="360" w:lineRule="auto"/>
      </w:pPr>
      <w:r>
        <w:rPr>
          <w:noProof/>
          <w:lang w:eastAsia="tr-TR"/>
        </w:rPr>
        <w:pict>
          <v:shape id="_x0000_s1033" type="#_x0000_t202" style="position:absolute;left:0;text-align:left;margin-left:5in;margin-top:13.4pt;width:27pt;height:18pt;z-index:251660800">
            <v:textbox style="mso-next-textbox:#_x0000_s1033">
              <w:txbxContent>
                <w:p w:rsidR="00567311" w:rsidRDefault="00567311" w:rsidP="00140060"/>
              </w:txbxContent>
            </v:textbox>
          </v:shape>
        </w:pict>
      </w:r>
      <w:r w:rsidRPr="00E42655">
        <w:t>Kasların incelip boyunun uzamasına denir.                                       Akciğer</w:t>
      </w:r>
    </w:p>
    <w:p w:rsidR="00567311" w:rsidRPr="00E42655" w:rsidRDefault="00567311" w:rsidP="00140060">
      <w:pPr>
        <w:numPr>
          <w:ilvl w:val="0"/>
          <w:numId w:val="3"/>
        </w:numPr>
        <w:spacing w:after="0" w:line="360" w:lineRule="auto"/>
      </w:pPr>
      <w:r w:rsidRPr="00E42655">
        <w:t>Kemiklerin birbirine bağlandığı bölgeye denir.                               Gevşeme</w:t>
      </w:r>
    </w:p>
    <w:p w:rsidR="00567311" w:rsidRPr="006360C7" w:rsidRDefault="00567311" w:rsidP="006360C7">
      <w:pPr>
        <w:spacing w:after="0" w:line="360" w:lineRule="auto"/>
        <w:rPr>
          <w:b/>
          <w:bCs/>
          <w:sz w:val="24"/>
        </w:rPr>
      </w:pPr>
      <w:r>
        <w:rPr>
          <w:b/>
          <w:bCs/>
          <w:sz w:val="24"/>
        </w:rPr>
        <w:t>6</w:t>
      </w:r>
      <w:r w:rsidRPr="006360C7">
        <w:rPr>
          <w:b/>
          <w:bCs/>
          <w:sz w:val="24"/>
        </w:rPr>
        <w:t>. Eklem çeşitlerini yazın .</w:t>
      </w:r>
    </w:p>
    <w:p w:rsidR="00567311" w:rsidRPr="00E42655" w:rsidRDefault="00567311" w:rsidP="00695B76">
      <w:pPr>
        <w:spacing w:after="0" w:line="360" w:lineRule="auto"/>
        <w:ind w:left="360"/>
        <w:rPr>
          <w:b/>
          <w:bCs/>
        </w:rPr>
      </w:pPr>
      <w:r w:rsidRPr="00E42655">
        <w:rPr>
          <w:b/>
          <w:bCs/>
        </w:rPr>
        <w:t>1…………………………………………………..  2……………………………………………..3……………………………………………..</w:t>
      </w:r>
    </w:p>
    <w:p w:rsidR="00567311" w:rsidRPr="00E42655" w:rsidRDefault="00567311" w:rsidP="00506874">
      <w:pPr>
        <w:rPr>
          <w:rFonts w:ascii="Arial" w:hAnsi="Arial" w:cs="Arial"/>
          <w:b/>
          <w:bCs/>
        </w:rPr>
      </w:pPr>
      <w:r>
        <w:rPr>
          <w:b/>
          <w:bCs/>
        </w:rPr>
        <w:t>7</w:t>
      </w:r>
      <w:r w:rsidRPr="00E42655">
        <w:rPr>
          <w:b/>
          <w:bCs/>
        </w:rPr>
        <w:t>.</w:t>
      </w:r>
      <w:r w:rsidRPr="00E42655">
        <w:rPr>
          <w:rFonts w:ascii="Arial" w:hAnsi="Arial" w:cs="Arial"/>
          <w:b/>
          <w:bCs/>
        </w:rPr>
        <w:t xml:space="preserve"> Burundan soluk almanın sağlığımız için faydaları nelerdir?Kısaca yazınız.</w:t>
      </w:r>
    </w:p>
    <w:p w:rsidR="00567311" w:rsidRPr="00E42655" w:rsidRDefault="00567311" w:rsidP="00506874">
      <w:pPr>
        <w:pStyle w:val="NoSpacing"/>
      </w:pPr>
      <w:r w:rsidRPr="00E4265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7311" w:rsidRDefault="00567311" w:rsidP="00695B76">
      <w:pPr>
        <w:spacing w:after="0" w:line="360" w:lineRule="auto"/>
        <w:ind w:left="360"/>
        <w:rPr>
          <w:b/>
          <w:bCs/>
        </w:rPr>
      </w:pPr>
    </w:p>
    <w:p w:rsidR="00567311" w:rsidRDefault="00567311" w:rsidP="00695B76">
      <w:pPr>
        <w:spacing w:after="0" w:line="360" w:lineRule="auto"/>
        <w:ind w:left="360"/>
        <w:rPr>
          <w:b/>
          <w:bCs/>
        </w:rPr>
      </w:pPr>
    </w:p>
    <w:p w:rsidR="00567311" w:rsidRDefault="00567311" w:rsidP="00695B76">
      <w:pPr>
        <w:spacing w:after="0" w:line="360" w:lineRule="auto"/>
        <w:ind w:left="360"/>
        <w:rPr>
          <w:b/>
          <w:bCs/>
        </w:rPr>
      </w:pPr>
    </w:p>
    <w:p w:rsidR="00567311" w:rsidRDefault="00567311" w:rsidP="006360C7">
      <w:pPr>
        <w:spacing w:after="0" w:line="360" w:lineRule="auto"/>
        <w:ind w:left="6096" w:hanging="5736"/>
        <w:rPr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34" type="#_x0000_t75" alt="iskeletin bölümleri2 [1600x1200]" style="position:absolute;left:0;text-align:left;margin-left:30.75pt;margin-top:32.35pt;width:165pt;height:225pt;z-index:251661824;visibility:visible">
            <v:imagedata r:id="rId5" o:title=""/>
          </v:shape>
        </w:pict>
      </w:r>
      <w:r>
        <w:rPr>
          <w:b/>
          <w:bCs/>
        </w:rPr>
        <w:t>8</w:t>
      </w:r>
      <w:r w:rsidRPr="00E42655">
        <w:rPr>
          <w:b/>
          <w:bCs/>
        </w:rPr>
        <w:t>. iskeletin bölümlerini resim üzerinde yazın</w:t>
      </w:r>
      <w:r>
        <w:rPr>
          <w:b/>
          <w:bCs/>
        </w:rPr>
        <w:t xml:space="preserve">                                   9. Aşağıdaki  grafikteki kişilerin  ortalama 1 dk’lık                                                                                                                                                                                                                                                        nabız atışlar verilmiştir. Buna göre bunlardan hangisi   bebek olabilir?</w:t>
      </w:r>
    </w:p>
    <w:p w:rsidR="00567311" w:rsidRPr="00E42655" w:rsidRDefault="00567311" w:rsidP="00695B76">
      <w:pPr>
        <w:spacing w:after="0" w:line="360" w:lineRule="auto"/>
        <w:ind w:left="36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İsmini yazın :……………………………………………………</w:t>
      </w:r>
    </w:p>
    <w:tbl>
      <w:tblPr>
        <w:tblpPr w:leftFromText="141" w:rightFromText="141" w:vertAnchor="text" w:tblpXSpec="right" w:tblpY="1"/>
        <w:tblOverlap w:val="never"/>
        <w:tblW w:w="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8"/>
      </w:tblGrid>
      <w:tr w:rsidR="00567311" w:rsidTr="00321264">
        <w:trPr>
          <w:trHeight w:val="2287"/>
        </w:trPr>
        <w:tc>
          <w:tcPr>
            <w:tcW w:w="4418" w:type="dxa"/>
            <w:shd w:val="clear" w:color="000000" w:fill="auto"/>
          </w:tcPr>
          <w:p w:rsidR="00567311" w:rsidRPr="00321264" w:rsidRDefault="00567311" w:rsidP="00321264">
            <w:pPr>
              <w:spacing w:after="0" w:line="360" w:lineRule="auto"/>
              <w:rPr>
                <w:rFonts w:cs="Times New Roman"/>
                <w:b/>
                <w:bCs/>
              </w:rPr>
            </w:pPr>
            <w:r w:rsidRPr="00321264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object w:dxaOrig="3687" w:dyaOrig="2439">
                <v:shape id="Nesnesi 1" o:spid="_x0000_i1025" type="#_x0000_t75" style="width:3in;height:149.25pt;visibility:visible" o:ole="">
                  <v:imagedata r:id="rId6" o:title="" croptop="-8007f" cropbottom="-7497f" cropleft="-5119f" cropright="-6150f"/>
                  <o:lock v:ext="edit" aspectratio="f"/>
                </v:shape>
                <o:OLEObject Type="Embed" ProgID="Excel.Chart.8" ShapeID="Nesnesi 1" DrawAspect="Content" ObjectID="_1350239419" r:id="rId7"/>
              </w:object>
            </w:r>
          </w:p>
        </w:tc>
      </w:tr>
    </w:tbl>
    <w:p w:rsidR="00567311" w:rsidRDefault="00567311" w:rsidP="00506874">
      <w:pPr>
        <w:pStyle w:val="NoSpacing"/>
        <w:rPr>
          <w:rFonts w:ascii="Tahoma" w:eastAsia="Batang" w:hAnsi="Tahoma"/>
          <w:noProof/>
          <w:lang w:eastAsia="tr-TR"/>
        </w:rPr>
      </w:pPr>
    </w:p>
    <w:p w:rsidR="00567311" w:rsidRPr="00506874" w:rsidRDefault="00567311" w:rsidP="00506874">
      <w:pPr>
        <w:rPr>
          <w:rFonts w:eastAsia="Batang"/>
          <w:lang w:eastAsia="tr-TR"/>
        </w:rPr>
      </w:pPr>
    </w:p>
    <w:p w:rsidR="00567311" w:rsidRPr="00506874" w:rsidRDefault="00567311" w:rsidP="00506874">
      <w:pPr>
        <w:rPr>
          <w:rFonts w:eastAsia="Batang"/>
          <w:lang w:eastAsia="tr-TR"/>
        </w:rPr>
      </w:pPr>
    </w:p>
    <w:p w:rsidR="00567311" w:rsidRPr="00506874" w:rsidRDefault="00567311" w:rsidP="00506874">
      <w:pPr>
        <w:rPr>
          <w:rFonts w:eastAsia="Batang"/>
          <w:lang w:eastAsia="tr-TR"/>
        </w:rPr>
      </w:pPr>
    </w:p>
    <w:p w:rsidR="00567311" w:rsidRPr="00506874" w:rsidRDefault="00567311" w:rsidP="00506874">
      <w:pPr>
        <w:rPr>
          <w:rFonts w:eastAsia="Batang"/>
          <w:lang w:eastAsia="tr-TR"/>
        </w:rPr>
      </w:pPr>
    </w:p>
    <w:p w:rsidR="00567311" w:rsidRDefault="00567311" w:rsidP="00506874">
      <w:pPr>
        <w:pStyle w:val="NoSpacing"/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  <w:r>
        <w:rPr>
          <w:rFonts w:ascii="Tahoma" w:eastAsia="Batang" w:hAnsi="Tahoma"/>
          <w:noProof/>
          <w:lang w:eastAsia="tr-TR"/>
        </w:rPr>
        <w:tab/>
      </w: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</w:p>
    <w:p w:rsidR="00567311" w:rsidRDefault="00567311" w:rsidP="00506874">
      <w:pPr>
        <w:pStyle w:val="NoSpacing"/>
        <w:tabs>
          <w:tab w:val="left" w:pos="4110"/>
        </w:tabs>
        <w:rPr>
          <w:rFonts w:ascii="Tahoma" w:eastAsia="Batang" w:hAnsi="Tahoma"/>
          <w:noProof/>
          <w:lang w:eastAsia="tr-TR"/>
        </w:rPr>
      </w:pPr>
    </w:p>
    <w:p w:rsidR="00567311" w:rsidRPr="00E42655" w:rsidRDefault="00567311" w:rsidP="00506874">
      <w:pPr>
        <w:pStyle w:val="NoSpacing"/>
        <w:tabs>
          <w:tab w:val="left" w:pos="4110"/>
        </w:tabs>
      </w:pPr>
      <w:r>
        <w:rPr>
          <w:rFonts w:ascii="Tahoma" w:eastAsia="Batang" w:hAnsi="Tahoma" w:cs="Tahoma"/>
          <w:noProof/>
          <w:lang w:eastAsia="tr-TR"/>
        </w:rPr>
        <w:t xml:space="preserve">                                         </w:t>
      </w:r>
    </w:p>
    <w:p w:rsidR="00567311" w:rsidRPr="00E42655" w:rsidRDefault="00567311" w:rsidP="00695B76">
      <w:pPr>
        <w:rPr>
          <w:rFonts w:ascii="Tahoma" w:eastAsia="Batang" w:hAnsi="Tahoma" w:cs="Tahoma"/>
          <w:b/>
          <w:bCs/>
        </w:rPr>
      </w:pPr>
      <w:r>
        <w:rPr>
          <w:b/>
          <w:bCs/>
        </w:rPr>
        <w:t>10</w:t>
      </w:r>
      <w:r w:rsidRPr="00E42655">
        <w:rPr>
          <w:b/>
          <w:bCs/>
        </w:rPr>
        <w:t>.</w:t>
      </w:r>
      <w:r w:rsidRPr="00E42655">
        <w:rPr>
          <w:rFonts w:ascii="Tahoma" w:eastAsia="Batang" w:hAnsi="Tahoma" w:cs="Tahoma"/>
          <w:b/>
          <w:bCs/>
        </w:rPr>
        <w:t xml:space="preserve"> Destek ve hareket sistemi 3 bölümden oluşur</w:t>
      </w:r>
    </w:p>
    <w:p w:rsidR="00567311" w:rsidRPr="00E42655" w:rsidRDefault="00567311" w:rsidP="00695B76">
      <w:pPr>
        <w:rPr>
          <w:rFonts w:ascii="Tahoma" w:eastAsia="Batang" w:hAnsi="Tahoma" w:cs="Tahoma"/>
        </w:rPr>
      </w:pPr>
      <w:r w:rsidRPr="00E42655">
        <w:rPr>
          <w:rFonts w:ascii="Tahoma" w:eastAsia="Batang" w:hAnsi="Tahoma" w:cs="Tahoma"/>
        </w:rPr>
        <w:t xml:space="preserve">     </w:t>
      </w:r>
      <w:r w:rsidRPr="00E42655">
        <w:rPr>
          <w:rFonts w:ascii="Tahoma" w:eastAsia="Batang" w:hAnsi="Tahoma"/>
        </w:rPr>
        <w:sym w:font="Wingdings" w:char="F081"/>
      </w:r>
      <w:r w:rsidRPr="00E42655">
        <w:rPr>
          <w:rFonts w:ascii="Tahoma" w:eastAsia="Batang" w:hAnsi="Tahoma" w:cs="Tahoma"/>
        </w:rPr>
        <w:t xml:space="preserve"> ………………………….          </w:t>
      </w:r>
      <w:r w:rsidRPr="00E42655">
        <w:rPr>
          <w:rFonts w:ascii="Tahoma" w:eastAsia="Batang" w:hAnsi="Tahoma"/>
        </w:rPr>
        <w:sym w:font="Wingdings" w:char="F082"/>
      </w:r>
      <w:r w:rsidRPr="00E42655">
        <w:rPr>
          <w:rFonts w:ascii="Tahoma" w:eastAsia="Batang" w:hAnsi="Tahoma" w:cs="Tahoma"/>
        </w:rPr>
        <w:t xml:space="preserve"> ………………………………            </w:t>
      </w:r>
      <w:r w:rsidRPr="00E42655">
        <w:rPr>
          <w:rFonts w:ascii="Tahoma" w:eastAsia="Batang" w:hAnsi="Tahoma"/>
        </w:rPr>
        <w:sym w:font="Wingdings" w:char="F083"/>
      </w:r>
      <w:r w:rsidRPr="00E42655">
        <w:rPr>
          <w:rFonts w:ascii="Tahoma" w:eastAsia="Batang" w:hAnsi="Tahoma" w:cs="Tahoma"/>
        </w:rPr>
        <w:t xml:space="preserve"> …………………………………</w:t>
      </w:r>
    </w:p>
    <w:p w:rsidR="00567311" w:rsidRPr="006360C7" w:rsidRDefault="00567311" w:rsidP="00695B76">
      <w:pPr>
        <w:rPr>
          <w:rFonts w:ascii="Tahoma" w:eastAsia="Batang" w:hAnsi="Tahoma" w:cs="Tahoma"/>
          <w:b/>
        </w:rPr>
      </w:pPr>
      <w:r>
        <w:rPr>
          <w:rFonts w:ascii="Tahoma" w:eastAsia="Batang" w:hAnsi="Tahoma" w:cs="Tahoma"/>
          <w:b/>
        </w:rPr>
        <w:t>11</w:t>
      </w:r>
      <w:r w:rsidRPr="006360C7">
        <w:rPr>
          <w:rFonts w:ascii="Tahoma" w:eastAsia="Batang" w:hAnsi="Tahoma" w:cs="Tahoma"/>
          <w:b/>
        </w:rPr>
        <w:t>. İskeletin görevlerinden 2 tanesini yazın.</w:t>
      </w:r>
    </w:p>
    <w:p w:rsidR="00567311" w:rsidRPr="006360C7" w:rsidRDefault="00567311" w:rsidP="00E42655">
      <w:pPr>
        <w:rPr>
          <w:b/>
          <w:bCs/>
          <w:sz w:val="28"/>
          <w:szCs w:val="24"/>
        </w:rPr>
      </w:pPr>
      <w:r w:rsidRPr="00E42655">
        <w:rPr>
          <w:rFonts w:ascii="Tahoma" w:eastAsia="Batang" w:hAnsi="Tahoma" w:cs="Tahoma"/>
        </w:rPr>
        <w:t xml:space="preserve">1………………………………………………………………………  2………………………………………………………………………………    </w:t>
      </w:r>
      <w:r>
        <w:rPr>
          <w:b/>
          <w:bCs/>
          <w:sz w:val="28"/>
          <w:szCs w:val="24"/>
        </w:rPr>
        <w:t>12</w:t>
      </w:r>
      <w:r w:rsidRPr="006360C7">
        <w:rPr>
          <w:b/>
          <w:bCs/>
          <w:sz w:val="28"/>
          <w:szCs w:val="24"/>
        </w:rPr>
        <w:t>. İskelet ve kas sağlığımızı korumak için neler yapmalıyız. 3 madde yazın.</w:t>
      </w:r>
    </w:p>
    <w:p w:rsidR="00567311" w:rsidRDefault="00567311" w:rsidP="00695B76">
      <w:pPr>
        <w:rPr>
          <w:rFonts w:ascii="Arial" w:hAnsi="Arial" w:cs="Arial"/>
        </w:rPr>
      </w:pPr>
      <w:r w:rsidRPr="00E4265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7311" w:rsidRPr="005451E4" w:rsidRDefault="00567311" w:rsidP="00695B76">
      <w:pPr>
        <w:rPr>
          <w:b/>
          <w:bCs/>
        </w:rPr>
      </w:pPr>
      <w:r w:rsidRPr="005451E4">
        <w:rPr>
          <w:rFonts w:ascii="Tahoma" w:eastAsia="Batang" w:hAnsi="Tahoma" w:cs="Tahoma"/>
        </w:rPr>
        <w:t>13</w:t>
      </w:r>
      <w:r w:rsidRPr="005451E4">
        <w:rPr>
          <w:rFonts w:ascii="Tahoma" w:eastAsia="Batang" w:hAnsi="Tahoma" w:cs="Tahoma"/>
          <w:b/>
          <w:bCs/>
        </w:rPr>
        <w:t>.</w:t>
      </w:r>
      <w:r w:rsidRPr="005451E4">
        <w:rPr>
          <w:b/>
          <w:bCs/>
        </w:rPr>
        <w:t xml:space="preserve"> Vücudumuzda oksijenin kullanılması sonucu oluşan karbondioksit, soluk verirken dışarı atılır. </w:t>
      </w:r>
      <w:r w:rsidRPr="005451E4">
        <w:rPr>
          <w:b/>
          <w:bCs/>
          <w:u w:val="single"/>
        </w:rPr>
        <w:t>Karbondioksitin</w:t>
      </w:r>
      <w:r w:rsidRPr="005451E4">
        <w:rPr>
          <w:b/>
          <w:bCs/>
        </w:rPr>
        <w:t xml:space="preserve"> vücuttan çıkarken geçtiği solunum organları hangi seçenekte doğru verilmiştir.  </w:t>
      </w:r>
    </w:p>
    <w:p w:rsidR="00567311" w:rsidRPr="00E42655" w:rsidRDefault="00567311" w:rsidP="00A04AEB">
      <w:pPr>
        <w:pStyle w:val="ListParagraph"/>
        <w:numPr>
          <w:ilvl w:val="0"/>
          <w:numId w:val="4"/>
        </w:numPr>
        <w:tabs>
          <w:tab w:val="num" w:pos="1440"/>
        </w:tabs>
        <w:spacing w:after="0" w:line="240" w:lineRule="auto"/>
      </w:pPr>
      <w:r w:rsidRPr="00E42655">
        <w:t xml:space="preserve">    burun- yutak- gırtlak- akciğer- soluk borusu                 b)     soluk borusu- akciğer- burun- yutak- gırtlak</w:t>
      </w:r>
    </w:p>
    <w:p w:rsidR="00567311" w:rsidRPr="00E42655" w:rsidRDefault="00567311" w:rsidP="00A04AEB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E42655">
        <w:t xml:space="preserve">   burun- yutak- gırtlak- soluk borusu- akciğer                 d)    akciğer- soluk borusu- gırtlak- yutak- burun</w:t>
      </w:r>
    </w:p>
    <w:p w:rsidR="00567311" w:rsidRPr="006360C7" w:rsidRDefault="00567311" w:rsidP="00A04AEB">
      <w:pPr>
        <w:rPr>
          <w:b/>
          <w:bCs/>
          <w:sz w:val="24"/>
        </w:rPr>
      </w:pPr>
      <w:r>
        <w:rPr>
          <w:b/>
          <w:bCs/>
          <w:sz w:val="24"/>
        </w:rPr>
        <w:t>14</w:t>
      </w:r>
      <w:r w:rsidRPr="006360C7">
        <w:rPr>
          <w:b/>
          <w:bCs/>
          <w:sz w:val="24"/>
        </w:rPr>
        <w:t>. Soru 10.   Kalbimiz her kasıldığında, pompalanan kan damarlara bir vuruş etkisi yapar. Bu vuruş etkisine ne denir?</w:t>
      </w:r>
    </w:p>
    <w:p w:rsidR="00567311" w:rsidRPr="00E42655" w:rsidRDefault="00567311" w:rsidP="00A04AEB">
      <w:r w:rsidRPr="00E42655">
        <w:t xml:space="preserve">A)  Kan                         </w:t>
      </w:r>
      <w:r w:rsidRPr="00E42655">
        <w:tab/>
        <w:t xml:space="preserve">B)  Nabız                C)  Egzersiz                     </w:t>
      </w:r>
      <w:r w:rsidRPr="00E42655">
        <w:tab/>
        <w:t>D)  Kas</w:t>
      </w:r>
    </w:p>
    <w:p w:rsidR="00567311" w:rsidRPr="006360C7" w:rsidRDefault="00567311" w:rsidP="00A04AEB">
      <w:pPr>
        <w:rPr>
          <w:b/>
          <w:bCs/>
          <w:sz w:val="24"/>
        </w:rPr>
      </w:pPr>
      <w:r w:rsidRPr="006360C7">
        <w:rPr>
          <w:b/>
          <w:bCs/>
          <w:sz w:val="24"/>
        </w:rPr>
        <w:t>1</w:t>
      </w:r>
      <w:r>
        <w:rPr>
          <w:b/>
          <w:bCs/>
          <w:sz w:val="24"/>
        </w:rPr>
        <w:t>5</w:t>
      </w:r>
      <w:r w:rsidRPr="006360C7">
        <w:rPr>
          <w:b/>
          <w:bCs/>
          <w:sz w:val="24"/>
        </w:rPr>
        <w:t>. Aşağıdaki olaylardan hangisinde soluk alıp verme ve nabız hızımız artmaz?</w:t>
      </w:r>
    </w:p>
    <w:p w:rsidR="00567311" w:rsidRPr="00E42655" w:rsidRDefault="00567311" w:rsidP="00A04AEB">
      <w:pPr>
        <w:numPr>
          <w:ilvl w:val="0"/>
          <w:numId w:val="6"/>
        </w:numPr>
        <w:spacing w:after="0" w:line="240" w:lineRule="auto"/>
      </w:pPr>
      <w:r w:rsidRPr="00E42655">
        <w:t xml:space="preserve">Uyurken    </w:t>
      </w:r>
      <w:r w:rsidRPr="00E42655">
        <w:tab/>
      </w:r>
      <w:r w:rsidRPr="00E42655">
        <w:tab/>
        <w:t>B)  Yürürken                            C)  Koşarken                           D)  Heyecanlanırken</w:t>
      </w:r>
    </w:p>
    <w:p w:rsidR="00567311" w:rsidRPr="00E42655" w:rsidRDefault="00567311" w:rsidP="006360C7">
      <w:pPr>
        <w:pStyle w:val="ListParagraph"/>
        <w:ind w:left="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16.K</w:t>
      </w:r>
      <w:r w:rsidRPr="00E42655">
        <w:rPr>
          <w:rFonts w:ascii="Arial" w:hAnsi="Arial" w:cs="Arial"/>
          <w:b/>
          <w:bCs/>
        </w:rPr>
        <w:t>albimiz vücudumuzun neresinde yer alır?</w:t>
      </w:r>
    </w:p>
    <w:p w:rsidR="00567311" w:rsidRDefault="00567311" w:rsidP="00190785">
      <w:pPr>
        <w:rPr>
          <w:b/>
          <w:i/>
        </w:rPr>
      </w:pPr>
      <w:r>
        <w:rPr>
          <w:rFonts w:ascii="Arial" w:hAnsi="Arial" w:cs="Arial"/>
        </w:rPr>
        <w:t xml:space="preserve">A)Göğüs kafesinin solunda  </w:t>
      </w:r>
      <w:r w:rsidRPr="00E42655">
        <w:rPr>
          <w:rFonts w:ascii="Arial" w:hAnsi="Arial" w:cs="Arial"/>
        </w:rPr>
        <w:t xml:space="preserve"> B) Göğüs kafesinin sağında</w:t>
      </w:r>
      <w:r>
        <w:rPr>
          <w:rFonts w:ascii="Arial" w:hAnsi="Arial" w:cs="Arial"/>
        </w:rPr>
        <w:t xml:space="preserve">    C)Karın boşluğunda.   </w:t>
      </w:r>
      <w:r w:rsidRPr="00E42655">
        <w:rPr>
          <w:rFonts w:ascii="Arial" w:hAnsi="Arial" w:cs="Arial"/>
        </w:rPr>
        <w:t xml:space="preserve"> D) Göğüs kafesinin ortasında</w:t>
      </w:r>
      <w:r>
        <w:rPr>
          <w:rFonts w:ascii="Arial" w:hAnsi="Arial" w:cs="Arial"/>
        </w:rPr>
        <w:t xml:space="preserve"> </w:t>
      </w:r>
      <w:hyperlink r:id="rId8" w:history="1">
        <w:r>
          <w:rPr>
            <w:rStyle w:val="Hyperlink"/>
            <w:rFonts w:cs="Calibri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p w:rsidR="00567311" w:rsidRPr="00E42655" w:rsidRDefault="00567311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Murat Uludüz</w:t>
      </w:r>
    </w:p>
    <w:sectPr w:rsidR="00567311" w:rsidRPr="00E42655" w:rsidSect="005B542D">
      <w:pgSz w:w="11906" w:h="16838"/>
      <w:pgMar w:top="719" w:right="566" w:bottom="36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204BD"/>
    <w:multiLevelType w:val="hybridMultilevel"/>
    <w:tmpl w:val="DACE8A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20E19"/>
    <w:multiLevelType w:val="hybridMultilevel"/>
    <w:tmpl w:val="7722EE6A"/>
    <w:lvl w:ilvl="0" w:tplc="BD5C1D82">
      <w:start w:val="1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1AB70665"/>
    <w:multiLevelType w:val="hybridMultilevel"/>
    <w:tmpl w:val="9A786F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4C080A"/>
    <w:multiLevelType w:val="hybridMultilevel"/>
    <w:tmpl w:val="09CEA28C"/>
    <w:lvl w:ilvl="0" w:tplc="677A36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EC24FA"/>
    <w:multiLevelType w:val="hybridMultilevel"/>
    <w:tmpl w:val="FE3AA696"/>
    <w:lvl w:ilvl="0" w:tplc="F4B0BFD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BA527E"/>
    <w:multiLevelType w:val="hybridMultilevel"/>
    <w:tmpl w:val="3250861E"/>
    <w:lvl w:ilvl="0" w:tplc="5F9C3EB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695D28"/>
    <w:multiLevelType w:val="hybridMultilevel"/>
    <w:tmpl w:val="652A5B4E"/>
    <w:lvl w:ilvl="0" w:tplc="A87E8C8C">
      <w:start w:val="1"/>
      <w:numFmt w:val="decimal"/>
      <w:lvlText w:val="%1-"/>
      <w:lvlJc w:val="left"/>
      <w:pPr>
        <w:ind w:left="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7">
    <w:nsid w:val="42B72F8D"/>
    <w:multiLevelType w:val="hybridMultilevel"/>
    <w:tmpl w:val="D262A70E"/>
    <w:lvl w:ilvl="0" w:tplc="D796401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D5144C1"/>
    <w:multiLevelType w:val="singleLevel"/>
    <w:tmpl w:val="C78CFEB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"/>
      </w:rPr>
    </w:lvl>
  </w:abstractNum>
  <w:abstractNum w:abstractNumId="9">
    <w:nsid w:val="6F1127EA"/>
    <w:multiLevelType w:val="hybridMultilevel"/>
    <w:tmpl w:val="3B7A07FA"/>
    <w:lvl w:ilvl="0" w:tplc="4FFCFF48">
      <w:start w:val="3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5BA"/>
    <w:rsid w:val="0000655E"/>
    <w:rsid w:val="000078C6"/>
    <w:rsid w:val="0002782D"/>
    <w:rsid w:val="000535CC"/>
    <w:rsid w:val="000764A5"/>
    <w:rsid w:val="000907E7"/>
    <w:rsid w:val="00093A93"/>
    <w:rsid w:val="000E4593"/>
    <w:rsid w:val="000F7358"/>
    <w:rsid w:val="0011290C"/>
    <w:rsid w:val="001309A3"/>
    <w:rsid w:val="00140060"/>
    <w:rsid w:val="001553CE"/>
    <w:rsid w:val="001610F6"/>
    <w:rsid w:val="00172434"/>
    <w:rsid w:val="00184142"/>
    <w:rsid w:val="00190785"/>
    <w:rsid w:val="001A58D1"/>
    <w:rsid w:val="001A7706"/>
    <w:rsid w:val="001B22A8"/>
    <w:rsid w:val="001D448C"/>
    <w:rsid w:val="002033C6"/>
    <w:rsid w:val="00222919"/>
    <w:rsid w:val="002445DE"/>
    <w:rsid w:val="0028092A"/>
    <w:rsid w:val="0028566F"/>
    <w:rsid w:val="002867A0"/>
    <w:rsid w:val="002909E3"/>
    <w:rsid w:val="002A0C1F"/>
    <w:rsid w:val="002B31B4"/>
    <w:rsid w:val="002F0106"/>
    <w:rsid w:val="002F1DE7"/>
    <w:rsid w:val="00305756"/>
    <w:rsid w:val="00321264"/>
    <w:rsid w:val="00371241"/>
    <w:rsid w:val="003A077B"/>
    <w:rsid w:val="003A7220"/>
    <w:rsid w:val="003D3DDF"/>
    <w:rsid w:val="0043515B"/>
    <w:rsid w:val="00453D08"/>
    <w:rsid w:val="00462691"/>
    <w:rsid w:val="00473DA9"/>
    <w:rsid w:val="00480D53"/>
    <w:rsid w:val="00506874"/>
    <w:rsid w:val="005148B0"/>
    <w:rsid w:val="005237E1"/>
    <w:rsid w:val="0052504C"/>
    <w:rsid w:val="00542329"/>
    <w:rsid w:val="005434F7"/>
    <w:rsid w:val="005451E4"/>
    <w:rsid w:val="005540A4"/>
    <w:rsid w:val="00567125"/>
    <w:rsid w:val="00567311"/>
    <w:rsid w:val="0058194D"/>
    <w:rsid w:val="005A75BA"/>
    <w:rsid w:val="005B542D"/>
    <w:rsid w:val="005C2427"/>
    <w:rsid w:val="006054C5"/>
    <w:rsid w:val="00614261"/>
    <w:rsid w:val="006244D4"/>
    <w:rsid w:val="00625DEE"/>
    <w:rsid w:val="006360C7"/>
    <w:rsid w:val="00650941"/>
    <w:rsid w:val="006521C8"/>
    <w:rsid w:val="00665ABA"/>
    <w:rsid w:val="006719D4"/>
    <w:rsid w:val="006940BA"/>
    <w:rsid w:val="00695B76"/>
    <w:rsid w:val="006C5249"/>
    <w:rsid w:val="006D4400"/>
    <w:rsid w:val="0075336C"/>
    <w:rsid w:val="00803787"/>
    <w:rsid w:val="00850702"/>
    <w:rsid w:val="0085128A"/>
    <w:rsid w:val="008807AE"/>
    <w:rsid w:val="008D4F15"/>
    <w:rsid w:val="008D6C69"/>
    <w:rsid w:val="008F26FC"/>
    <w:rsid w:val="00921F82"/>
    <w:rsid w:val="009369D8"/>
    <w:rsid w:val="009415CE"/>
    <w:rsid w:val="009461E6"/>
    <w:rsid w:val="0097070E"/>
    <w:rsid w:val="00975825"/>
    <w:rsid w:val="009A0907"/>
    <w:rsid w:val="00A04AEB"/>
    <w:rsid w:val="00A25331"/>
    <w:rsid w:val="00A46E72"/>
    <w:rsid w:val="00AA4F2C"/>
    <w:rsid w:val="00AB6C91"/>
    <w:rsid w:val="00AE2F31"/>
    <w:rsid w:val="00B46F97"/>
    <w:rsid w:val="00BB1FC0"/>
    <w:rsid w:val="00BC04BC"/>
    <w:rsid w:val="00BD715F"/>
    <w:rsid w:val="00BE5F21"/>
    <w:rsid w:val="00C049CA"/>
    <w:rsid w:val="00C24006"/>
    <w:rsid w:val="00C3629F"/>
    <w:rsid w:val="00C53ACB"/>
    <w:rsid w:val="00C87B46"/>
    <w:rsid w:val="00CA69EF"/>
    <w:rsid w:val="00CE7415"/>
    <w:rsid w:val="00D16085"/>
    <w:rsid w:val="00D4021D"/>
    <w:rsid w:val="00D402FD"/>
    <w:rsid w:val="00D43EC0"/>
    <w:rsid w:val="00D7314E"/>
    <w:rsid w:val="00DB2A7E"/>
    <w:rsid w:val="00DF57DF"/>
    <w:rsid w:val="00E02F9D"/>
    <w:rsid w:val="00E27158"/>
    <w:rsid w:val="00E37637"/>
    <w:rsid w:val="00E42655"/>
    <w:rsid w:val="00E704E3"/>
    <w:rsid w:val="00E919EF"/>
    <w:rsid w:val="00F227F8"/>
    <w:rsid w:val="00F27984"/>
    <w:rsid w:val="00F368CB"/>
    <w:rsid w:val="00F450D8"/>
    <w:rsid w:val="00F83101"/>
    <w:rsid w:val="00F945DA"/>
    <w:rsid w:val="00FF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7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75BA"/>
    <w:pPr>
      <w:ind w:left="720"/>
    </w:pPr>
  </w:style>
  <w:style w:type="paragraph" w:styleId="NoSpacing">
    <w:name w:val="No Spacing"/>
    <w:uiPriority w:val="99"/>
    <w:qFormat/>
    <w:rsid w:val="005A75BA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00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95B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907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orubak.com/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699</Words>
  <Characters>3990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trbzn</dc:creator>
  <cp:keywords/>
  <dc:description/>
  <cp:lastModifiedBy>edanur</cp:lastModifiedBy>
  <cp:revision>3</cp:revision>
  <cp:lastPrinted>2010-10-18T17:57:00Z</cp:lastPrinted>
  <dcterms:created xsi:type="dcterms:W3CDTF">2010-10-20T16:00:00Z</dcterms:created>
  <dcterms:modified xsi:type="dcterms:W3CDTF">2010-11-02T19:44:00Z</dcterms:modified>
</cp:coreProperties>
</file>